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70208A" w:rsidRPr="009776F0" w:rsidRDefault="00B83E44" w:rsidP="00275BE7">
      <w:pPr>
        <w:jc w:val="center"/>
        <w:rPr>
          <w:rFonts w:ascii="Sylfaen" w:hAnsi="Sylfaen" w:cs="Arial"/>
          <w:b/>
          <w:bCs/>
          <w:sz w:val="28"/>
          <w:lang w:val="hy-AM"/>
        </w:rPr>
      </w:pPr>
      <w:r>
        <w:rPr>
          <w:rFonts w:ascii="Sylfaen" w:hAnsi="Sylfaen" w:cs="Arial"/>
          <w:b/>
          <w:bCs/>
          <w:sz w:val="40"/>
          <w:szCs w:val="52"/>
          <w:lang w:val="hy-AM"/>
        </w:rPr>
        <w:t>ՀՀ Արագածոտնի մարզի Սասունիկի միջնակարգ դպրոցի նախագծի ՀՀ Տավուշի մարզի Սևքարի միջնակարգ դպրոցի տարածքում տեղակապման, տեղակապված նախագծի</w:t>
      </w:r>
      <w:r w:rsidR="002E4B7D">
        <w:rPr>
          <w:rFonts w:ascii="Sylfaen" w:hAnsi="Sylfaen" w:cs="Arial"/>
          <w:b/>
          <w:bCs/>
          <w:sz w:val="40"/>
          <w:szCs w:val="52"/>
          <w:lang w:val="hy-AM"/>
        </w:rPr>
        <w:t xml:space="preserve"> հեղինակային հսկողության իրականացման և դպրոցի կառուցման</w:t>
      </w:r>
      <w:r w:rsidR="000E528D" w:rsidRPr="000E528D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="005D4B89" w:rsidRPr="009776F0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</w:p>
    <w:p w:rsidR="001D5DCE" w:rsidRPr="009776F0" w:rsidRDefault="002E4B7D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>
        <w:rPr>
          <w:rFonts w:ascii="Sylfaen" w:hAnsi="Sylfaen" w:cs="Arial"/>
          <w:b/>
          <w:bCs/>
          <w:sz w:val="40"/>
          <w:lang w:val="hy-AM"/>
        </w:rPr>
        <w:t>գ</w:t>
      </w:r>
      <w:r w:rsidR="001D5DCE" w:rsidRPr="009776F0">
        <w:rPr>
          <w:rFonts w:ascii="Sylfaen" w:hAnsi="Sylfaen" w:cs="Arial"/>
          <w:b/>
          <w:bCs/>
          <w:sz w:val="40"/>
          <w:lang w:val="hy-AM"/>
        </w:rPr>
        <w:t>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="001D5DCE"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2E4B7D">
        <w:rPr>
          <w:rFonts w:ascii="Sylfaen" w:hAnsi="Sylfaen"/>
          <w:bCs/>
          <w:sz w:val="28"/>
          <w:lang w:val="hy-AM"/>
        </w:rPr>
        <w:t>18 սեպտեմբեր</w:t>
      </w:r>
      <w:r w:rsidR="000E528D">
        <w:rPr>
          <w:rFonts w:ascii="Sylfaen" w:hAnsi="Sylfaen"/>
          <w:bCs/>
          <w:sz w:val="28"/>
          <w:lang w:val="hy-AM"/>
        </w:rPr>
        <w:t xml:space="preserve">ի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2E4B7D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0E528D" w:rsidRPr="00497029">
        <w:rPr>
          <w:rFonts w:ascii="Sylfaen" w:hAnsi="Sylfaen"/>
          <w:bCs/>
          <w:sz w:val="28"/>
          <w:lang w:val="hy-AM"/>
        </w:rPr>
        <w:t>4</w:t>
      </w:r>
      <w:r w:rsidR="002E4B7D">
        <w:rPr>
          <w:rFonts w:ascii="Sylfaen" w:hAnsi="Sylfaen"/>
          <w:bCs/>
          <w:sz w:val="28"/>
        </w:rPr>
        <w:t>6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0E528D" w:rsidRPr="000E528D">
        <w:rPr>
          <w:rFonts w:ascii="Sylfaen" w:hAnsi="Sylfaen"/>
          <w:bCs/>
          <w:sz w:val="28"/>
          <w:lang w:val="hy-AM"/>
        </w:rPr>
        <w:t>A-</w:t>
      </w:r>
      <w:r w:rsidR="002E4B7D">
        <w:rPr>
          <w:rFonts w:ascii="Sylfaen" w:hAnsi="Sylfaen"/>
          <w:bCs/>
          <w:sz w:val="28"/>
        </w:rPr>
        <w:t>58TV</w:t>
      </w:r>
      <w:bookmarkStart w:id="0" w:name="_GoBack"/>
      <w:bookmarkEnd w:id="0"/>
      <w:r w:rsidR="00B630A1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lastRenderedPageBreak/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</w:t>
      </w:r>
      <w:r w:rsidRPr="00497029">
        <w:rPr>
          <w:rFonts w:ascii="Sylfaen" w:hAnsi="Sylfaen" w:cs="Arial"/>
          <w:lang w:val="hy-AM"/>
        </w:rPr>
        <w:t>Աշխատանքներն ունեն բազմակողմանի զարգացման</w:t>
      </w:r>
      <w:r w:rsidRPr="009776F0">
        <w:rPr>
          <w:rFonts w:ascii="Sylfaen" w:hAnsi="Sylfaen" w:cs="Arial"/>
          <w:lang w:val="hy-AM"/>
        </w:rPr>
        <w:t xml:space="preserve">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44" w:rsidRDefault="00B83E44">
      <w:r>
        <w:separator/>
      </w:r>
    </w:p>
  </w:endnote>
  <w:endnote w:type="continuationSeparator" w:id="0">
    <w:p w:rsidR="00B83E44" w:rsidRDefault="00B8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44" w:rsidRDefault="00B83E44">
      <w:r>
        <w:separator/>
      </w:r>
    </w:p>
  </w:footnote>
  <w:footnote w:type="continuationSeparator" w:id="0">
    <w:p w:rsidR="00B83E44" w:rsidRDefault="00B83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5316"/>
    <w:rsid w:val="00137E25"/>
    <w:rsid w:val="00156426"/>
    <w:rsid w:val="00172CE3"/>
    <w:rsid w:val="00176641"/>
    <w:rsid w:val="001B78D1"/>
    <w:rsid w:val="001D5DCE"/>
    <w:rsid w:val="001D7057"/>
    <w:rsid w:val="001E6FD3"/>
    <w:rsid w:val="001F2501"/>
    <w:rsid w:val="001F5991"/>
    <w:rsid w:val="00203FF5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2E4B7D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97029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B03CA"/>
    <w:rsid w:val="006B225C"/>
    <w:rsid w:val="006C18EB"/>
    <w:rsid w:val="006F0612"/>
    <w:rsid w:val="006F2EFE"/>
    <w:rsid w:val="0070208A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83E44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240</TotalTime>
  <Pages>4</Pages>
  <Words>486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63</cp:revision>
  <cp:lastPrinted>2003-05-28T02:37:00Z</cp:lastPrinted>
  <dcterms:created xsi:type="dcterms:W3CDTF">2017-06-06T12:23:00Z</dcterms:created>
  <dcterms:modified xsi:type="dcterms:W3CDTF">2024-09-18T14:25:00Z</dcterms:modified>
  <cp:category>COPP/COSO</cp:category>
</cp:coreProperties>
</file>